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77064" w14:textId="77777777" w:rsidR="00132840" w:rsidRDefault="00132840" w:rsidP="00132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OSBURN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C5FA363" w14:textId="77777777" w:rsidR="00132840" w:rsidRDefault="00132840" w:rsidP="00132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Northampton. Saddler.</w:t>
      </w:r>
    </w:p>
    <w:p w14:paraId="2C0BFEDB" w14:textId="77777777" w:rsidR="00132840" w:rsidRDefault="00132840" w:rsidP="00132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3CF4FE" w14:textId="77777777" w:rsidR="00132840" w:rsidRDefault="00132840" w:rsidP="00132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8FA185" w14:textId="77777777" w:rsidR="00132840" w:rsidRDefault="00132840" w:rsidP="00132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05343EB7" w14:textId="77777777" w:rsidR="00132840" w:rsidRDefault="00132840" w:rsidP="00132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056AC53" w14:textId="77777777" w:rsidR="00132840" w:rsidRDefault="00132840" w:rsidP="00132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DCEAF" w14:textId="77777777" w:rsidR="00132840" w:rsidRDefault="00132840" w:rsidP="00132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8EE3F2" w14:textId="77777777" w:rsidR="00132840" w:rsidRDefault="00132840" w:rsidP="00132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31EAFF8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8159E" w14:textId="77777777" w:rsidR="00132840" w:rsidRDefault="00132840" w:rsidP="009139A6">
      <w:r>
        <w:separator/>
      </w:r>
    </w:p>
  </w:endnote>
  <w:endnote w:type="continuationSeparator" w:id="0">
    <w:p w14:paraId="1C5184F7" w14:textId="77777777" w:rsidR="00132840" w:rsidRDefault="001328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36A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26A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5D9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A75AD" w14:textId="77777777" w:rsidR="00132840" w:rsidRDefault="00132840" w:rsidP="009139A6">
      <w:r>
        <w:separator/>
      </w:r>
    </w:p>
  </w:footnote>
  <w:footnote w:type="continuationSeparator" w:id="0">
    <w:p w14:paraId="6A5B845E" w14:textId="77777777" w:rsidR="00132840" w:rsidRDefault="001328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5D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002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C40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840"/>
    <w:rsid w:val="000666E0"/>
    <w:rsid w:val="0013284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72CED"/>
  <w15:chartTrackingRefBased/>
  <w15:docId w15:val="{619E5A28-551A-4024-BD34-28DDEBE5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28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2022-02-28T14:56:00Z</dcterms:created>
  <dcterms:modified xsi:type="dcterms:W3CDTF">2022-02-28T14:56:00Z</dcterms:modified>
</cp:coreProperties>
</file>